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Redis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和Juster沟通是否已经有了。是否有哪些业务再用。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  <w:t>redis-desktop-manager</w:t>
      </w: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bookmarkStart w:id="0" w:name="OLE_LINK2"/>
      <w:r>
        <w:rPr>
          <w:rFonts w:hint="eastAsia"/>
          <w:lang w:val="en-US" w:eastAsia="zh-CN"/>
        </w:rPr>
        <w:t>组件ServiceStack.Redis</w:t>
      </w:r>
    </w:p>
    <w:bookmarkEnd w:id="0"/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  <w:t>组件的应用例子</w:t>
      </w: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  <w:r>
        <w:drawing>
          <wp:inline distT="0" distB="0" distL="114300" distR="114300">
            <wp:extent cx="2685415" cy="38855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85415" cy="3885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Kafka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组件</w:t>
      </w:r>
      <w:r>
        <w:t>Confluent</w:t>
      </w:r>
      <w:r>
        <w:rPr>
          <w:rFonts w:hint="eastAsia"/>
          <w:lang w:val="en-US" w:eastAsia="zh-CN"/>
        </w:rPr>
        <w:t>.NET（建议最终集成到</w:t>
      </w:r>
      <w:r>
        <w:rPr>
          <w:rFonts w:hint="eastAsia" w:ascii="新宋体" w:hAnsi="新宋体" w:eastAsia="新宋体"/>
          <w:color w:val="000000"/>
          <w:sz w:val="19"/>
        </w:rPr>
        <w:t>Palas.Common</w:t>
      </w: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中</w:t>
      </w:r>
      <w:bookmarkStart w:id="1" w:name="_GoBack"/>
      <w:bookmarkEnd w:id="1"/>
      <w:r>
        <w:rPr>
          <w:rFonts w:hint="eastAsia"/>
          <w:lang w:val="en-US" w:eastAsia="zh-CN"/>
        </w:rPr>
        <w:t>）</w:t>
      </w: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  <w:t>组件的应用例子</w:t>
      </w: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PingFang SC" w:hAnsi="PingFang SC" w:eastAsia="宋体" w:cs="PingFang SC"/>
          <w:i w:val="0"/>
          <w:caps w:val="0"/>
          <w:color w:val="4F4F4F"/>
          <w:spacing w:val="0"/>
          <w:sz w:val="24"/>
          <w:szCs w:val="24"/>
          <w:shd w:val="clear" w:fill="FFFFFF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ingFang SC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2D7EC8"/>
    <w:rsid w:val="0F9A787E"/>
    <w:rsid w:val="23625B89"/>
    <w:rsid w:val="2AD3547C"/>
    <w:rsid w:val="2EC8090F"/>
    <w:rsid w:val="3EE575D0"/>
    <w:rsid w:val="43A12C65"/>
    <w:rsid w:val="44D96819"/>
    <w:rsid w:val="46D301C3"/>
    <w:rsid w:val="55445D72"/>
    <w:rsid w:val="5E1B0048"/>
    <w:rsid w:val="67A61C92"/>
    <w:rsid w:val="687407C2"/>
    <w:rsid w:val="6D535020"/>
    <w:rsid w:val="6DE0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2018-05-22T08:24:00Z</dcterms:created>
  <dc:creator>admin</dc:creator>
  <cp:lastModifiedBy>admin</cp:lastModifiedBy>
  <dcterms:modified xsi:type="dcterms:W3CDTF">2018-05-22T08:28:04Z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